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9C9" w14:textId="77777777" w:rsidR="005C4428" w:rsidRPr="00690BA6" w:rsidRDefault="005C4428" w:rsidP="005C442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SHIPTON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17391E8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9B13B9D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8B0B4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FCBD8" w14:textId="77777777" w:rsidR="005C4428" w:rsidRDefault="005C4428" w:rsidP="005C442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D2C113D" w14:textId="77777777" w:rsidR="005C4428" w:rsidRDefault="005C4428" w:rsidP="005C442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E9DF69F" w14:textId="77777777" w:rsidR="005C4428" w:rsidRDefault="005C4428" w:rsidP="005C442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D0B2B12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02E5F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FF4BE" w14:textId="77777777" w:rsidR="005C4428" w:rsidRDefault="005C4428" w:rsidP="005C4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71CC2F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5F1E" w14:textId="77777777" w:rsidR="005C4428" w:rsidRDefault="005C4428" w:rsidP="009139A6">
      <w:r>
        <w:separator/>
      </w:r>
    </w:p>
  </w:endnote>
  <w:endnote w:type="continuationSeparator" w:id="0">
    <w:p w14:paraId="570ED04D" w14:textId="77777777" w:rsidR="005C4428" w:rsidRDefault="005C44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238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ED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A6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3ECC" w14:textId="77777777" w:rsidR="005C4428" w:rsidRDefault="005C4428" w:rsidP="009139A6">
      <w:r>
        <w:separator/>
      </w:r>
    </w:p>
  </w:footnote>
  <w:footnote w:type="continuationSeparator" w:id="0">
    <w:p w14:paraId="096D6670" w14:textId="77777777" w:rsidR="005C4428" w:rsidRDefault="005C44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00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A3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9EF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28"/>
    <w:rsid w:val="000666E0"/>
    <w:rsid w:val="002510B7"/>
    <w:rsid w:val="005C130B"/>
    <w:rsid w:val="005C442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37DA8"/>
  <w15:chartTrackingRefBased/>
  <w15:docId w15:val="{C986B6E9-2DCD-4FA4-AE09-8C8608E0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2021-12-06T11:52:00Z</dcterms:created>
  <dcterms:modified xsi:type="dcterms:W3CDTF">2021-12-06T11:52:00Z</dcterms:modified>
</cp:coreProperties>
</file>